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005163" w14:textId="77777777" w:rsidR="00715CA6" w:rsidRPr="005501A5" w:rsidRDefault="00715CA6" w:rsidP="005501A5"/>
    <w:sectPr w:rsidR="00715CA6" w:rsidRPr="005501A5" w:rsidSect="001223C8">
      <w:headerReference w:type="default" r:id="rId9"/>
      <w:footerReference w:type="default" r:id="rId10"/>
      <w:headerReference w:type="first" r:id="rId11"/>
      <w:footerReference w:type="first" r:id="rId12"/>
      <w:pgSz w:w="11900" w:h="16840"/>
      <w:pgMar w:top="2835" w:right="1021" w:bottom="1418" w:left="1021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956DF3" w14:textId="77777777" w:rsidR="00882910" w:rsidRDefault="00882910" w:rsidP="005501A5">
      <w:r>
        <w:separator/>
      </w:r>
    </w:p>
  </w:endnote>
  <w:endnote w:type="continuationSeparator" w:id="0">
    <w:p w14:paraId="4B576494" w14:textId="77777777" w:rsidR="00882910" w:rsidRDefault="00882910" w:rsidP="005501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435751" w14:textId="59FA0151" w:rsidR="00715CA6" w:rsidRDefault="00715CA6" w:rsidP="00715CA6">
    <w:pPr>
      <w:pStyle w:val="Footer"/>
      <w:tabs>
        <w:tab w:val="clear" w:pos="4680"/>
        <w:tab w:val="clear" w:pos="9360"/>
        <w:tab w:val="left" w:pos="3487"/>
      </w:tabs>
    </w:pPr>
    <w:r>
      <w:rPr>
        <w:noProof/>
      </w:rPr>
      <w:drawing>
        <wp:anchor distT="0" distB="0" distL="114300" distR="114300" simplePos="0" relativeHeight="251666432" behindDoc="1" locked="0" layoutInCell="1" allowOverlap="1" wp14:anchorId="07A3B018" wp14:editId="137DCE5D">
          <wp:simplePos x="0" y="0"/>
          <wp:positionH relativeFrom="margin">
            <wp:posOffset>-695246</wp:posOffset>
          </wp:positionH>
          <wp:positionV relativeFrom="margin">
            <wp:posOffset>7992640</wp:posOffset>
          </wp:positionV>
          <wp:extent cx="7544435" cy="760783"/>
          <wp:effectExtent l="0" t="0" r="0" b="0"/>
          <wp:wrapNone/>
          <wp:docPr id="348286803" name="Picture 3482868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4435" cy="76078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2A6D99" w14:textId="77777777" w:rsidR="00F504CD" w:rsidRDefault="00F504CD" w:rsidP="005501A5">
    <w:pPr>
      <w:pStyle w:val="Footer"/>
    </w:pPr>
    <w:r>
      <w:rPr>
        <w:noProof/>
      </w:rPr>
      <w:drawing>
        <wp:anchor distT="0" distB="0" distL="114300" distR="114300" simplePos="0" relativeHeight="251662336" behindDoc="1" locked="0" layoutInCell="1" allowOverlap="1" wp14:anchorId="7CBA842B" wp14:editId="57F603DD">
          <wp:simplePos x="0" y="0"/>
          <wp:positionH relativeFrom="margin">
            <wp:posOffset>-690354</wp:posOffset>
          </wp:positionH>
          <wp:positionV relativeFrom="margin">
            <wp:posOffset>7990205</wp:posOffset>
          </wp:positionV>
          <wp:extent cx="7544435" cy="760783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4435" cy="76078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4B77BF" w14:textId="77777777" w:rsidR="00882910" w:rsidRDefault="00882910" w:rsidP="005501A5">
      <w:r>
        <w:separator/>
      </w:r>
    </w:p>
  </w:footnote>
  <w:footnote w:type="continuationSeparator" w:id="0">
    <w:p w14:paraId="75989D5B" w14:textId="77777777" w:rsidR="00882910" w:rsidRDefault="00882910" w:rsidP="005501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73A30C" w14:textId="2EAEC99F" w:rsidR="00715CA6" w:rsidRDefault="00715CA6">
    <w:pPr>
      <w:pStyle w:val="Header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27993E2" wp14:editId="4F7BBC6A">
          <wp:simplePos x="0" y="0"/>
          <wp:positionH relativeFrom="margin">
            <wp:posOffset>-655891</wp:posOffset>
          </wp:positionH>
          <wp:positionV relativeFrom="paragraph">
            <wp:posOffset>0</wp:posOffset>
          </wp:positionV>
          <wp:extent cx="7556436" cy="1790685"/>
          <wp:effectExtent l="0" t="0" r="0" b="0"/>
          <wp:wrapNone/>
          <wp:docPr id="996093874" name="Picture 99609387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96093874" name="Picture 99609387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36" cy="17906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E06FF9" w14:textId="77777777" w:rsidR="00A53465" w:rsidRDefault="00A53465" w:rsidP="005501A5">
    <w:pPr>
      <w:pStyle w:val="Header"/>
    </w:pPr>
    <w:r>
      <w:rPr>
        <w:noProof/>
      </w:rPr>
      <w:drawing>
        <wp:anchor distT="0" distB="0" distL="114300" distR="114300" simplePos="0" relativeHeight="251660288" behindDoc="1" locked="0" layoutInCell="1" allowOverlap="1" wp14:anchorId="5047E708" wp14:editId="6EE34714">
          <wp:simplePos x="0" y="0"/>
          <wp:positionH relativeFrom="margin">
            <wp:posOffset>-646293</wp:posOffset>
          </wp:positionH>
          <wp:positionV relativeFrom="paragraph">
            <wp:posOffset>11579</wp:posOffset>
          </wp:positionV>
          <wp:extent cx="7556439" cy="1790685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39" cy="17906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8"/>
  <w:mirrorMargins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5CA6"/>
    <w:rsid w:val="000C6442"/>
    <w:rsid w:val="001223C8"/>
    <w:rsid w:val="00156234"/>
    <w:rsid w:val="00195432"/>
    <w:rsid w:val="0021624E"/>
    <w:rsid w:val="002F3E36"/>
    <w:rsid w:val="005501A5"/>
    <w:rsid w:val="006B1CC2"/>
    <w:rsid w:val="00705446"/>
    <w:rsid w:val="00715CA6"/>
    <w:rsid w:val="00817D6E"/>
    <w:rsid w:val="00882910"/>
    <w:rsid w:val="0093010C"/>
    <w:rsid w:val="009B679A"/>
    <w:rsid w:val="009F778B"/>
    <w:rsid w:val="00A53465"/>
    <w:rsid w:val="00A75B5F"/>
    <w:rsid w:val="00AE45E4"/>
    <w:rsid w:val="00B0777F"/>
    <w:rsid w:val="00BD78DA"/>
    <w:rsid w:val="00C82C3A"/>
    <w:rsid w:val="00CA3E0E"/>
    <w:rsid w:val="00D902FA"/>
    <w:rsid w:val="00E13CCF"/>
    <w:rsid w:val="00EA73D1"/>
    <w:rsid w:val="00ED673A"/>
    <w:rsid w:val="00ED6FA4"/>
    <w:rsid w:val="00F504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21F05E6"/>
  <w15:chartTrackingRefBased/>
  <w15:docId w15:val="{62262B1E-9A54-5E43-9C99-44F3D950F2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501A5"/>
    <w:pPr>
      <w:shd w:val="clear" w:color="auto" w:fill="FFFFFF"/>
      <w:spacing w:after="225"/>
      <w:jc w:val="both"/>
    </w:pPr>
    <w:rPr>
      <w:rFonts w:ascii="Arial" w:eastAsia="Times New Roman" w:hAnsi="Arial" w:cs="Arial"/>
      <w:color w:val="000000"/>
      <w:sz w:val="22"/>
      <w:szCs w:val="22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902F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02FA"/>
  </w:style>
  <w:style w:type="paragraph" w:styleId="Footer">
    <w:name w:val="footer"/>
    <w:basedOn w:val="Normal"/>
    <w:link w:val="FooterChar"/>
    <w:uiPriority w:val="99"/>
    <w:unhideWhenUsed/>
    <w:rsid w:val="00D902F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02FA"/>
  </w:style>
  <w:style w:type="paragraph" w:styleId="NormalWeb">
    <w:name w:val="Normal (Web)"/>
    <w:basedOn w:val="Normal"/>
    <w:uiPriority w:val="99"/>
    <w:semiHidden/>
    <w:unhideWhenUsed/>
    <w:rsid w:val="00156234"/>
    <w:pPr>
      <w:spacing w:before="100" w:beforeAutospacing="1" w:after="100" w:afterAutospacing="1"/>
    </w:pPr>
    <w:rPr>
      <w:rFonts w:ascii="Times New Roman" w:hAnsi="Times New Roman" w:cs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15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2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0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34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65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6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99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2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96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02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90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15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mc19adl/Desktop/Brand%20Toolkit%20Build/5.%20Stationary/Downloads/Digital/herts-letterhead%20and%20continuation%20shee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nformation xmlns="4ad138b4-2b68-4b70-945d-07f8f18b1c9a" xsi:nil="true"/>
    <lcf76f155ced4ddcb4097134ff3c332f xmlns="4ad138b4-2b68-4b70-945d-07f8f18b1c9a">
      <Terms xmlns="http://schemas.microsoft.com/office/infopath/2007/PartnerControls"/>
    </lcf76f155ced4ddcb4097134ff3c332f>
    <TaxCatchAll xmlns="3c474641-ec36-472f-b125-6b1b0910eaa4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6DBA85F447B164191BB36C258697B67" ma:contentTypeVersion="20" ma:contentTypeDescription="Create a new document." ma:contentTypeScope="" ma:versionID="dfed7aa17f90e169ea531504b4f8871d">
  <xsd:schema xmlns:xsd="http://www.w3.org/2001/XMLSchema" xmlns:xs="http://www.w3.org/2001/XMLSchema" xmlns:p="http://schemas.microsoft.com/office/2006/metadata/properties" xmlns:ns2="4ad138b4-2b68-4b70-945d-07f8f18b1c9a" xmlns:ns3="3c474641-ec36-472f-b125-6b1b0910eaa4" targetNamespace="http://schemas.microsoft.com/office/2006/metadata/properties" ma:root="true" ma:fieldsID="465e9d6d082226720c5f06b77115214e" ns2:_="" ns3:_="">
    <xsd:import namespace="4ad138b4-2b68-4b70-945d-07f8f18b1c9a"/>
    <xsd:import namespace="3c474641-ec36-472f-b125-6b1b0910eaa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Information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d138b4-2b68-4b70-945d-07f8f18b1c9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Information" ma:index="12" nillable="true" ma:displayName="Information" ma:format="Dropdown" ma:internalName="Information">
      <xsd:simpleType>
        <xsd:restriction base="dms:Text">
          <xsd:maxLength value="255"/>
        </xsd:restriction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ae0a39fc-eab5-4218-a4ea-be23ca52bc5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474641-ec36-472f-b125-6b1b0910eaa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8175645e-2251-4c0c-a68a-b328c89161bf}" ma:internalName="TaxCatchAll" ma:showField="CatchAllData" ma:web="3c474641-ec36-472f-b125-6b1b0910eaa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FCE1709-C42B-4E0F-9DC7-ED1352DCA4C3}">
  <ds:schemaRefs>
    <ds:schemaRef ds:uri="http://schemas.microsoft.com/office/2006/metadata/properties"/>
    <ds:schemaRef ds:uri="http://schemas.microsoft.com/office/infopath/2007/PartnerControls"/>
    <ds:schemaRef ds:uri="4ad138b4-2b68-4b70-945d-07f8f18b1c9a"/>
    <ds:schemaRef ds:uri="3c474641-ec36-472f-b125-6b1b0910eaa4"/>
  </ds:schemaRefs>
</ds:datastoreItem>
</file>

<file path=customXml/itemProps2.xml><?xml version="1.0" encoding="utf-8"?>
<ds:datastoreItem xmlns:ds="http://schemas.openxmlformats.org/officeDocument/2006/customXml" ds:itemID="{E2D63A1F-D846-4C1B-B8CA-1BFFFF70635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E46EBAC-1403-4B72-AB5A-06075E117D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ad138b4-2b68-4b70-945d-07f8f18b1c9a"/>
    <ds:schemaRef ds:uri="3c474641-ec36-472f-b125-6b1b0910eaa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herts-letterhead and continuation sheet.dotx</Template>
  <TotalTime>7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Curtis</dc:creator>
  <cp:keywords/>
  <dc:description/>
  <cp:lastModifiedBy>Matthew Curtis</cp:lastModifiedBy>
  <cp:revision>1</cp:revision>
  <dcterms:created xsi:type="dcterms:W3CDTF">2023-10-25T10:00:00Z</dcterms:created>
  <dcterms:modified xsi:type="dcterms:W3CDTF">2023-10-25T10:09:00Z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0x01010026DBA85F447B164191BB36C258697B67</vt:lpwstr>
  </property>
  <property fmtid="{D5CDD505-2E9C-101B-9397-08002B2CF9AE}" pid="3" name="MediaServiceImageTags">
    <vt:lpwstr/>
  </property>
</Properties>
</file>